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B6F263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4477D" w:rsidRPr="0054477D">
        <w:rPr>
          <w:b/>
          <w:noProof/>
          <w:sz w:val="24"/>
        </w:rPr>
        <w:t>C1-225016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C9349D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F1C29" w:rsidR="001E41F3" w:rsidRPr="00410371" w:rsidRDefault="0054477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363F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C93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A92B55">
                <w:rPr>
                  <w:b/>
                  <w:noProof/>
                  <w:sz w:val="28"/>
                </w:rPr>
                <w:t>7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A92B55">
                <w:rPr>
                  <w:b/>
                  <w:noProof/>
                  <w:sz w:val="28"/>
                </w:rPr>
                <w:t>7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A945A" w:rsidR="001E41F3" w:rsidRDefault="00681D87">
            <w:pPr>
              <w:pStyle w:val="CRCoverPage"/>
              <w:spacing w:after="0"/>
              <w:ind w:left="100"/>
              <w:rPr>
                <w:noProof/>
              </w:rPr>
            </w:pPr>
            <w:r w:rsidRPr="00681D87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EAD3E" w:rsidR="002B158B" w:rsidRDefault="00D0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routing 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was set to the originating participant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request. There is no direct routing between participants is supported but always it should </w:t>
            </w:r>
            <w:r w:rsidR="00EF2C5C">
              <w:t xml:space="preserve">go </w:t>
            </w:r>
            <w:r>
              <w:t xml:space="preserve">via participanting and controlling functions. The proposed CR is to fix the routing of </w:t>
            </w:r>
            <w:r w:rsidR="00EF2C5C">
              <w:t xml:space="preserve">remotely </w:t>
            </w:r>
            <w:r>
              <w:t xml:space="preserve">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B999C" w14:textId="77777777" w:rsidR="001E41F3" w:rsidRDefault="00D0075F" w:rsidP="008F0B9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routing is set to the </w:t>
            </w:r>
            <w:r>
              <w:t xml:space="preserve">participating MCPTT function serving the MCPTT user who is the originator of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sponse. </w:t>
            </w:r>
          </w:p>
          <w:p w14:paraId="31C656EC" w14:textId="5D2F931A" w:rsidR="00D0075F" w:rsidRDefault="00D0075F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t>In step 3) is updated to reflect that routing of the response is through participating function instead of direct participant user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414C5" w:rsidR="001E41F3" w:rsidRDefault="00D00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routing of the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>
              <w:rPr>
                <w:noProof/>
              </w:rPr>
              <w:t>response is not possible to the participant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7A02825E" w14:textId="77777777" w:rsidR="00FF7F92" w:rsidRDefault="00FF7F92" w:rsidP="00FF7F92">
      <w:pPr>
        <w:pStyle w:val="Heading5"/>
      </w:pPr>
      <w:bookmarkStart w:id="2" w:name="_Toc20156233"/>
      <w:bookmarkStart w:id="3" w:name="_Toc27501390"/>
      <w:bookmarkStart w:id="4" w:name="_Toc36049516"/>
      <w:bookmarkStart w:id="5" w:name="_Toc45210282"/>
      <w:bookmarkStart w:id="6" w:name="_Toc51861107"/>
      <w:bookmarkStart w:id="7" w:name="_Toc106980108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2"/>
      <w:bookmarkEnd w:id="3"/>
      <w:bookmarkEnd w:id="4"/>
      <w:bookmarkEnd w:id="5"/>
      <w:bookmarkEnd w:id="6"/>
      <w:bookmarkEnd w:id="7"/>
    </w:p>
    <w:p w14:paraId="4D5046D6" w14:textId="77777777" w:rsidR="00FF7F92" w:rsidRDefault="00FF7F92" w:rsidP="00FF7F92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1BBA4ECB" w14:textId="77777777" w:rsidR="00FF7F92" w:rsidRDefault="00FF7F92" w:rsidP="00FF7F92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556D8D6C" w14:textId="77777777" w:rsidR="00FF7F92" w:rsidRDefault="00FF7F92" w:rsidP="00FF7F92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66D7539B" w14:textId="77777777" w:rsidR="00FF7F92" w:rsidRDefault="00FF7F92" w:rsidP="00FF7F92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6DAF464F" w14:textId="77777777" w:rsidR="00FF7F92" w:rsidRDefault="00FF7F92" w:rsidP="00FF7F92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8293F34" w14:textId="77777777" w:rsidR="00FF7F92" w:rsidRDefault="00FF7F92" w:rsidP="00FF7F92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616AAD7E" w14:textId="77777777" w:rsidR="00FF7F92" w:rsidRDefault="00FF7F92" w:rsidP="00FF7F92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548EA180" w14:textId="77777777" w:rsidR="00FF7F92" w:rsidRDefault="00FF7F92" w:rsidP="00FF7F92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7ED68676" w14:textId="77777777" w:rsidR="00FF7F92" w:rsidRDefault="00FF7F92" w:rsidP="00FF7F92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06F14A57" w14:textId="77777777" w:rsidR="00FF7F92" w:rsidRDefault="00FF7F92" w:rsidP="00FF7F92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71BDAD9D" w14:textId="77777777" w:rsidR="00FF7F92" w:rsidRDefault="00FF7F92" w:rsidP="00FF7F92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14BA6137" w14:textId="77777777" w:rsidR="00FF7F92" w:rsidRDefault="00FF7F92" w:rsidP="00FF7F92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4D303426" w14:textId="77777777" w:rsidR="00FF7F92" w:rsidRDefault="00FF7F92" w:rsidP="00FF7F92">
      <w:pPr>
        <w:pStyle w:val="B1"/>
      </w:pPr>
      <w:r>
        <w:t>1)</w:t>
      </w:r>
      <w:r>
        <w:tab/>
        <w:t>if:</w:t>
      </w:r>
    </w:p>
    <w:p w14:paraId="4D4D8659" w14:textId="77777777" w:rsidR="00FF7F92" w:rsidRDefault="00FF7F92" w:rsidP="00FF7F92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3227D76E" w14:textId="77777777" w:rsidR="00FF7F92" w:rsidRDefault="00FF7F92" w:rsidP="00FF7F92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3D805B4C" w14:textId="77777777" w:rsidR="00FF7F92" w:rsidRDefault="00FF7F92" w:rsidP="00FF7F92">
      <w:pPr>
        <w:pStyle w:val="B1"/>
        <w:rPr>
          <w:noProof/>
        </w:rPr>
      </w:pPr>
      <w:r>
        <w:rPr>
          <w:noProof/>
        </w:rPr>
        <w:tab/>
        <w:t>then:</w:t>
      </w:r>
    </w:p>
    <w:p w14:paraId="003B3F44" w14:textId="77777777" w:rsidR="00FF7F92" w:rsidRDefault="00FF7F92" w:rsidP="00FF7F92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7BF6C035" w14:textId="77777777" w:rsidR="00FF7F92" w:rsidRDefault="00FF7F92" w:rsidP="00FF7F92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4438AD69" w14:textId="77777777" w:rsidR="00FF7F92" w:rsidRDefault="00FF7F92" w:rsidP="00FF7F92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4D617C9F" w14:textId="77777777" w:rsidR="00FF7F92" w:rsidRPr="0073469F" w:rsidRDefault="00FF7F92" w:rsidP="00FF7F92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FF6B3AF" w14:textId="77777777" w:rsidR="00FF7F92" w:rsidRPr="0073469F" w:rsidRDefault="00FF7F92" w:rsidP="00FF7F92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265804D6" w14:textId="77777777" w:rsidR="00FF7F92" w:rsidRPr="0073469F" w:rsidRDefault="00FF7F92" w:rsidP="00FF7F92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19BE4B6E" w14:textId="77777777" w:rsidR="00FF7F92" w:rsidRDefault="00FF7F92" w:rsidP="00FF7F92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34606B97" w14:textId="77777777" w:rsidR="00FF7F92" w:rsidRDefault="00FF7F92" w:rsidP="00FF7F92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720C5545" w14:textId="77777777" w:rsidR="00FF7F92" w:rsidRDefault="00FF7F92" w:rsidP="00FF7F92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5E303AF7" w14:textId="77777777" w:rsidR="00FF7F92" w:rsidRDefault="00FF7F92" w:rsidP="00FF7F92">
      <w:pPr>
        <w:pStyle w:val="B3"/>
      </w:pPr>
      <w:r>
        <w:t>ii)</w:t>
      </w:r>
      <w:r>
        <w:tab/>
        <w:t>an &lt;anyExt&gt; element containing:</w:t>
      </w:r>
    </w:p>
    <w:p w14:paraId="7B52FC27" w14:textId="77777777" w:rsidR="00FF7F92" w:rsidRDefault="00FF7F92" w:rsidP="00FF7F92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39A06FFC" w14:textId="77777777" w:rsidR="00FF7F92" w:rsidRDefault="00FF7F92" w:rsidP="00FF7F92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5AF4EE49" w14:textId="77777777" w:rsidR="00FF7F92" w:rsidRDefault="00FF7F92" w:rsidP="00FF7F92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01665B43" w14:textId="769F89F2" w:rsidR="00FF7F92" w:rsidRPr="0073469F" w:rsidRDefault="00FF7F92" w:rsidP="00FF7F92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8" w:author="Kiran_Samsung_#137-e_R0" w:date="2022-07-11T14:39:00Z">
        <w:r w:rsidDel="00492A0D">
          <w:delText xml:space="preserve"> identified by the </w:delText>
        </w:r>
        <w:r w:rsidRPr="00372439" w:rsidDel="00492A0D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4EC7CCAA" w14:textId="77777777" w:rsidR="00FF7F92" w:rsidRDefault="00FF7F92" w:rsidP="00FF7F92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00ADE" w14:textId="77777777" w:rsidR="00363F57" w:rsidRDefault="00363F57">
      <w:r>
        <w:separator/>
      </w:r>
    </w:p>
  </w:endnote>
  <w:endnote w:type="continuationSeparator" w:id="0">
    <w:p w14:paraId="40FF81E7" w14:textId="77777777" w:rsidR="00363F57" w:rsidRDefault="0036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5C709" w14:textId="77777777" w:rsidR="00363F57" w:rsidRDefault="00363F57">
      <w:r>
        <w:separator/>
      </w:r>
    </w:p>
  </w:footnote>
  <w:footnote w:type="continuationSeparator" w:id="0">
    <w:p w14:paraId="173B6449" w14:textId="77777777" w:rsidR="00363F57" w:rsidRDefault="0036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4425"/>
    <w:rsid w:val="000C6598"/>
    <w:rsid w:val="000D44B3"/>
    <w:rsid w:val="0010733B"/>
    <w:rsid w:val="00112AFF"/>
    <w:rsid w:val="001300F6"/>
    <w:rsid w:val="00145D43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D6377"/>
    <w:rsid w:val="002E472E"/>
    <w:rsid w:val="00305409"/>
    <w:rsid w:val="0033099C"/>
    <w:rsid w:val="003609EF"/>
    <w:rsid w:val="0036231A"/>
    <w:rsid w:val="00363F57"/>
    <w:rsid w:val="00374DD4"/>
    <w:rsid w:val="003908A6"/>
    <w:rsid w:val="003B336F"/>
    <w:rsid w:val="003B5DAF"/>
    <w:rsid w:val="003E1A36"/>
    <w:rsid w:val="00410371"/>
    <w:rsid w:val="004172F9"/>
    <w:rsid w:val="004242F1"/>
    <w:rsid w:val="004246D7"/>
    <w:rsid w:val="004553A2"/>
    <w:rsid w:val="00492A0D"/>
    <w:rsid w:val="004A1E8A"/>
    <w:rsid w:val="004B75B7"/>
    <w:rsid w:val="00506E4C"/>
    <w:rsid w:val="005141D9"/>
    <w:rsid w:val="0051580D"/>
    <w:rsid w:val="00543954"/>
    <w:rsid w:val="0054477D"/>
    <w:rsid w:val="0054711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92342"/>
    <w:rsid w:val="0079306B"/>
    <w:rsid w:val="007977A8"/>
    <w:rsid w:val="007B512A"/>
    <w:rsid w:val="007C2097"/>
    <w:rsid w:val="007D469F"/>
    <w:rsid w:val="007D6A07"/>
    <w:rsid w:val="007E452B"/>
    <w:rsid w:val="007F7259"/>
    <w:rsid w:val="008018D0"/>
    <w:rsid w:val="008040A8"/>
    <w:rsid w:val="008279FA"/>
    <w:rsid w:val="008626E7"/>
    <w:rsid w:val="00870EE7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77D9"/>
    <w:rsid w:val="00991B88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20901"/>
    <w:rsid w:val="00C66BA2"/>
    <w:rsid w:val="00C870F6"/>
    <w:rsid w:val="00C9349D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84AE9"/>
    <w:rsid w:val="00DE34CF"/>
    <w:rsid w:val="00E00049"/>
    <w:rsid w:val="00E13F3D"/>
    <w:rsid w:val="00E34898"/>
    <w:rsid w:val="00E8100D"/>
    <w:rsid w:val="00EA59A7"/>
    <w:rsid w:val="00EB09B7"/>
    <w:rsid w:val="00ED0D04"/>
    <w:rsid w:val="00EE7D7C"/>
    <w:rsid w:val="00EF2C5C"/>
    <w:rsid w:val="00F25D98"/>
    <w:rsid w:val="00F300FB"/>
    <w:rsid w:val="00F328DC"/>
    <w:rsid w:val="00F61657"/>
    <w:rsid w:val="00F86174"/>
    <w:rsid w:val="00FA0043"/>
    <w:rsid w:val="00FA6A78"/>
    <w:rsid w:val="00FB6386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CE853-FBEA-4085-B5C2-B5DD39CC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Kiran_Samsung_#137-e_R0</cp:lastModifiedBy>
  <cp:revision>5</cp:revision>
  <cp:lastPrinted>1900-01-01T06:00:00Z</cp:lastPrinted>
  <dcterms:created xsi:type="dcterms:W3CDTF">2022-08-10T08:45:00Z</dcterms:created>
  <dcterms:modified xsi:type="dcterms:W3CDTF">2022-08-11T11:33:00Z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